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A6E" w:rsidRPr="00D144A0" w:rsidRDefault="009F1E0E" w:rsidP="00947A6E">
      <w:pPr>
        <w:pStyle w:val="Naslov5"/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</w:pPr>
      <w:r w:rsidRPr="00D144A0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Broj</w:t>
      </w:r>
      <w:r w:rsidR="00947A6E" w:rsidRPr="00D144A0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 xml:space="preserve">: </w:t>
      </w:r>
      <w:r w:rsidR="00F77A50" w:rsidRPr="00D144A0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01.3</w:t>
      </w:r>
      <w:r w:rsidR="00947A6E" w:rsidRPr="00D144A0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-</w:t>
      </w:r>
      <w:r w:rsidR="00D67619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02-2508-1</w:t>
      </w:r>
      <w:r w:rsidR="00477906" w:rsidRPr="00D144A0">
        <w:rPr>
          <w:rFonts w:ascii="Times New Roman" w:hAnsi="Times New Roman"/>
          <w:b w:val="0"/>
          <w:i w:val="0"/>
          <w:noProof/>
          <w:sz w:val="24"/>
          <w:szCs w:val="24"/>
          <w:lang w:val="sr-Latn-CS"/>
        </w:rPr>
        <w:t>/23</w:t>
      </w:r>
    </w:p>
    <w:p w:rsidR="00947A6E" w:rsidRPr="00D144A0" w:rsidRDefault="009F1E0E" w:rsidP="00633A17">
      <w:pPr>
        <w:rPr>
          <w:noProof/>
          <w:szCs w:val="24"/>
          <w:lang w:val="sr-Latn-CS"/>
        </w:rPr>
      </w:pPr>
      <w:r w:rsidRPr="00D144A0">
        <w:rPr>
          <w:noProof/>
          <w:szCs w:val="24"/>
          <w:lang w:val="sr-Latn-CS"/>
        </w:rPr>
        <w:t>Brčko</w:t>
      </w:r>
      <w:r w:rsidR="00947A6E" w:rsidRPr="00D144A0">
        <w:rPr>
          <w:noProof/>
          <w:szCs w:val="24"/>
          <w:lang w:val="sr-Latn-CS"/>
        </w:rPr>
        <w:t>,</w:t>
      </w:r>
      <w:r w:rsidR="00633A17" w:rsidRPr="00D144A0">
        <w:rPr>
          <w:noProof/>
          <w:szCs w:val="24"/>
          <w:lang w:val="sr-Latn-CS"/>
        </w:rPr>
        <w:t xml:space="preserve"> </w:t>
      </w:r>
      <w:r w:rsidR="00D67619">
        <w:rPr>
          <w:noProof/>
          <w:szCs w:val="24"/>
          <w:lang w:val="bs-Cyrl-BA"/>
        </w:rPr>
        <w:t>6</w:t>
      </w:r>
      <w:r w:rsidR="00D67619">
        <w:rPr>
          <w:noProof/>
          <w:szCs w:val="24"/>
          <w:lang w:val="sr-Latn-CS"/>
        </w:rPr>
        <w:t>.6</w:t>
      </w:r>
      <w:r w:rsidR="00112194" w:rsidRPr="00D144A0">
        <w:rPr>
          <w:noProof/>
          <w:szCs w:val="24"/>
          <w:lang w:val="sr-Latn-CS"/>
        </w:rPr>
        <w:t>.2</w:t>
      </w:r>
      <w:r w:rsidR="00D35E0B" w:rsidRPr="00D144A0">
        <w:rPr>
          <w:noProof/>
          <w:szCs w:val="24"/>
          <w:lang w:val="sr-Latn-CS"/>
        </w:rPr>
        <w:t>023</w:t>
      </w:r>
      <w:r w:rsidR="00947A6E" w:rsidRPr="00D144A0">
        <w:rPr>
          <w:noProof/>
          <w:szCs w:val="24"/>
          <w:lang w:val="sr-Latn-CS"/>
        </w:rPr>
        <w:t>.</w:t>
      </w:r>
      <w:r w:rsidRPr="00D144A0">
        <w:rPr>
          <w:noProof/>
          <w:szCs w:val="24"/>
          <w:lang w:val="sr-Latn-CS"/>
        </w:rPr>
        <w:t>godine</w:t>
      </w:r>
    </w:p>
    <w:p w:rsidR="00633A17" w:rsidRPr="00D144A0" w:rsidRDefault="00633A17" w:rsidP="00633A17">
      <w:pPr>
        <w:rPr>
          <w:noProof/>
          <w:szCs w:val="24"/>
          <w:lang w:val="sr-Latn-CS"/>
        </w:rPr>
      </w:pPr>
    </w:p>
    <w:p w:rsidR="00382B39" w:rsidRPr="00D144A0" w:rsidRDefault="009F1E0E" w:rsidP="00D144A0">
      <w:pPr>
        <w:pStyle w:val="Uvuenotijeloteksta"/>
        <w:jc w:val="both"/>
        <w:rPr>
          <w:rFonts w:ascii="Arial" w:hAnsi="Arial" w:cs="Arial"/>
          <w:lang w:val="hr-HR"/>
        </w:rPr>
      </w:pPr>
      <w:r w:rsidRPr="00D144A0">
        <w:rPr>
          <w:noProof/>
          <w:lang w:val="sr-Latn-CS"/>
        </w:rPr>
        <w:t>Na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osnovu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člana</w:t>
      </w:r>
      <w:r w:rsidR="00947A6E" w:rsidRPr="00D144A0">
        <w:rPr>
          <w:noProof/>
          <w:lang w:val="sr-Latn-CS"/>
        </w:rPr>
        <w:t xml:space="preserve"> 40 </w:t>
      </w:r>
      <w:r w:rsidRPr="00D144A0">
        <w:rPr>
          <w:noProof/>
          <w:lang w:val="sr-Latn-CS"/>
        </w:rPr>
        <w:t>stav</w:t>
      </w:r>
      <w:r w:rsidR="0046675C" w:rsidRPr="00D144A0">
        <w:rPr>
          <w:noProof/>
          <w:lang w:val="sr-Latn-CS"/>
        </w:rPr>
        <w:t>a</w:t>
      </w:r>
      <w:r w:rsidR="00947A6E" w:rsidRPr="00D144A0">
        <w:rPr>
          <w:noProof/>
          <w:lang w:val="sr-Latn-CS"/>
        </w:rPr>
        <w:t xml:space="preserve"> 1 </w:t>
      </w:r>
      <w:r w:rsidRPr="00D144A0">
        <w:rPr>
          <w:noProof/>
          <w:lang w:val="sr-Latn-CS"/>
        </w:rPr>
        <w:t>Poslovnika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o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radu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Skupštine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Brčko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distrikta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BiH</w:t>
      </w:r>
      <w:r w:rsidR="00947A6E" w:rsidRPr="00D144A0">
        <w:rPr>
          <w:noProof/>
          <w:lang w:val="sr-Latn-CS"/>
        </w:rPr>
        <w:t xml:space="preserve"> (</w:t>
      </w:r>
      <w:r w:rsidRPr="00D144A0">
        <w:rPr>
          <w:noProof/>
          <w:lang w:val="sr-Latn-CS"/>
        </w:rPr>
        <w:t>Službeni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glasnik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Brčko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distrikta</w:t>
      </w:r>
      <w:r w:rsidR="00F77A50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BiH</w:t>
      </w:r>
      <w:r w:rsidR="006541D3" w:rsidRPr="00D144A0">
        <w:rPr>
          <w:noProof/>
          <w:lang w:val="sr-Latn-CS"/>
        </w:rPr>
        <w:t xml:space="preserve">, </w:t>
      </w:r>
      <w:r w:rsidRPr="00D144A0">
        <w:rPr>
          <w:noProof/>
          <w:lang w:val="sr-Latn-CS"/>
        </w:rPr>
        <w:t>broj</w:t>
      </w:r>
      <w:r w:rsidR="006541D3" w:rsidRPr="00D144A0">
        <w:rPr>
          <w:noProof/>
          <w:lang w:val="sr-Latn-CS"/>
        </w:rPr>
        <w:t>:54/18</w:t>
      </w:r>
      <w:r w:rsidR="00D144A0">
        <w:rPr>
          <w:noProof/>
          <w:lang w:val="sr-Latn-CS"/>
        </w:rPr>
        <w:t>-</w:t>
      </w:r>
      <w:r w:rsidR="00D144A0" w:rsidRPr="00D144A0">
        <w:rPr>
          <w:noProof/>
          <w:lang w:val="sr-Latn-CS"/>
        </w:rPr>
        <w:t>prečišćeni tekst</w:t>
      </w:r>
      <w:r w:rsidR="00D144A0">
        <w:rPr>
          <w:noProof/>
          <w:lang w:val="sr-Latn-CS"/>
        </w:rPr>
        <w:t xml:space="preserve">, </w:t>
      </w:r>
      <w:r w:rsidR="005F0CD2" w:rsidRPr="00D144A0">
        <w:rPr>
          <w:noProof/>
          <w:lang w:val="sr-Latn-CS"/>
        </w:rPr>
        <w:t xml:space="preserve">brojevi: </w:t>
      </w:r>
      <w:r w:rsidR="00FB5AFF" w:rsidRPr="00D144A0">
        <w:rPr>
          <w:noProof/>
          <w:lang w:val="sr-Latn-CS"/>
        </w:rPr>
        <w:t>17/20</w:t>
      </w:r>
      <w:r w:rsidR="00591279" w:rsidRPr="00D144A0">
        <w:rPr>
          <w:noProof/>
          <w:lang w:val="sr-Latn-CS"/>
        </w:rPr>
        <w:t xml:space="preserve">, </w:t>
      </w:r>
      <w:r w:rsidR="005F0CD2" w:rsidRPr="00D144A0">
        <w:rPr>
          <w:noProof/>
          <w:lang w:val="sr-Latn-CS"/>
        </w:rPr>
        <w:t>24/20</w:t>
      </w:r>
      <w:r w:rsidR="00591279" w:rsidRPr="00D144A0">
        <w:rPr>
          <w:noProof/>
          <w:lang w:val="sr-Latn-CS"/>
        </w:rPr>
        <w:t xml:space="preserve"> i 9/22</w:t>
      </w:r>
      <w:r w:rsidR="00947A6E" w:rsidRPr="00D144A0">
        <w:rPr>
          <w:noProof/>
          <w:lang w:val="sr-Latn-CS"/>
        </w:rPr>
        <w:t xml:space="preserve">) </w:t>
      </w:r>
      <w:r w:rsidRPr="00D144A0">
        <w:rPr>
          <w:noProof/>
          <w:lang w:val="sr-Latn-CS"/>
        </w:rPr>
        <w:t>i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člana</w:t>
      </w:r>
      <w:r w:rsidR="00947A6E" w:rsidRPr="00D144A0">
        <w:rPr>
          <w:noProof/>
          <w:lang w:val="sr-Latn-CS"/>
        </w:rPr>
        <w:t xml:space="preserve"> 5 </w:t>
      </w:r>
      <w:r w:rsidRPr="00D144A0">
        <w:rPr>
          <w:noProof/>
          <w:lang w:val="sr-Latn-CS"/>
        </w:rPr>
        <w:t>stav</w:t>
      </w:r>
      <w:r w:rsidR="0046675C" w:rsidRPr="00D144A0">
        <w:rPr>
          <w:noProof/>
          <w:lang w:val="sr-Latn-CS"/>
        </w:rPr>
        <w:t>a</w:t>
      </w:r>
      <w:r w:rsidR="00947A6E" w:rsidRPr="00D144A0">
        <w:rPr>
          <w:noProof/>
          <w:lang w:val="sr-Latn-CS"/>
        </w:rPr>
        <w:t xml:space="preserve"> 1 </w:t>
      </w:r>
      <w:r w:rsidRPr="00D144A0">
        <w:rPr>
          <w:noProof/>
          <w:lang w:val="sr-Latn-CS"/>
        </w:rPr>
        <w:t>Poslovnika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o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radu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Zakonodavne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komisije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Skupštine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Brčko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distrikta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BiH</w:t>
      </w:r>
      <w:r w:rsidR="00947A6E" w:rsidRPr="00D144A0">
        <w:rPr>
          <w:noProof/>
          <w:lang w:val="sr-Latn-CS"/>
        </w:rPr>
        <w:t xml:space="preserve"> (</w:t>
      </w:r>
      <w:r w:rsidRPr="00D144A0">
        <w:rPr>
          <w:noProof/>
          <w:lang w:val="sr-Latn-CS"/>
        </w:rPr>
        <w:t>Službeni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glasnik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Brčko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distrikta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BiH</w:t>
      </w:r>
      <w:r w:rsidR="00947A6E" w:rsidRPr="00D144A0">
        <w:rPr>
          <w:noProof/>
          <w:lang w:val="sr-Latn-CS"/>
        </w:rPr>
        <w:t xml:space="preserve">, </w:t>
      </w:r>
      <w:r w:rsidRPr="00D144A0">
        <w:rPr>
          <w:noProof/>
          <w:lang w:val="sr-Latn-CS"/>
        </w:rPr>
        <w:t>broj</w:t>
      </w:r>
      <w:r w:rsidR="00947A6E" w:rsidRPr="00D144A0">
        <w:rPr>
          <w:noProof/>
          <w:lang w:val="sr-Latn-CS"/>
        </w:rPr>
        <w:t>:9/09</w:t>
      </w:r>
      <w:r w:rsidR="0008497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i</w:t>
      </w:r>
      <w:r w:rsidR="0008497E" w:rsidRPr="00D144A0">
        <w:rPr>
          <w:noProof/>
          <w:lang w:val="sr-Latn-CS"/>
        </w:rPr>
        <w:t xml:space="preserve"> 12/19</w:t>
      </w:r>
      <w:r w:rsidR="00947A6E" w:rsidRPr="00D144A0">
        <w:rPr>
          <w:noProof/>
          <w:lang w:val="sr-Latn-CS"/>
        </w:rPr>
        <w:t xml:space="preserve">), </w:t>
      </w:r>
      <w:r w:rsidRPr="00D144A0">
        <w:rPr>
          <w:noProof/>
          <w:lang w:val="sr-Latn-CS"/>
        </w:rPr>
        <w:t>Zakonodavna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komisija</w:t>
      </w:r>
      <w:r w:rsidR="00947A6E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na</w:t>
      </w:r>
      <w:r w:rsidR="00FB5AFF" w:rsidRPr="00D144A0">
        <w:rPr>
          <w:noProof/>
          <w:lang w:val="sr-Latn-CS"/>
        </w:rPr>
        <w:t xml:space="preserve"> </w:t>
      </w:r>
      <w:r w:rsidR="00D67619">
        <w:rPr>
          <w:noProof/>
          <w:lang w:val="sr-Latn-CS"/>
        </w:rPr>
        <w:t>59</w:t>
      </w:r>
      <w:r w:rsidR="00100404" w:rsidRPr="00D144A0">
        <w:rPr>
          <w:noProof/>
          <w:lang w:val="sr-Latn-CS"/>
        </w:rPr>
        <w:t>.</w:t>
      </w:r>
      <w:r w:rsidR="00D8626E" w:rsidRPr="00D144A0">
        <w:rPr>
          <w:noProof/>
          <w:lang w:val="sr-Latn-CS"/>
        </w:rPr>
        <w:t xml:space="preserve"> </w:t>
      </w:r>
      <w:r w:rsidR="005F0CD2" w:rsidRPr="00D144A0">
        <w:rPr>
          <w:noProof/>
          <w:lang w:val="sr-Latn-CS"/>
        </w:rPr>
        <w:t>sjednici</w:t>
      </w:r>
      <w:r w:rsidR="00D8626E" w:rsidRPr="00D144A0">
        <w:rPr>
          <w:noProof/>
          <w:lang w:val="sr-Latn-CS"/>
        </w:rPr>
        <w:t xml:space="preserve"> </w:t>
      </w:r>
      <w:r w:rsidR="005F0CD2" w:rsidRPr="00D144A0">
        <w:rPr>
          <w:noProof/>
          <w:lang w:val="sr-Latn-CS"/>
        </w:rPr>
        <w:t>održanoj</w:t>
      </w:r>
      <w:r w:rsidR="00D67619">
        <w:rPr>
          <w:noProof/>
          <w:lang w:val="sr-Latn-CS"/>
        </w:rPr>
        <w:t xml:space="preserve"> 6.6</w:t>
      </w:r>
      <w:r w:rsidR="00477906" w:rsidRPr="00D144A0">
        <w:rPr>
          <w:noProof/>
          <w:lang w:val="sr-Latn-CS"/>
        </w:rPr>
        <w:t>.2023</w:t>
      </w:r>
      <w:r w:rsidR="004A37F1" w:rsidRPr="00D144A0">
        <w:rPr>
          <w:noProof/>
          <w:lang w:val="sr-Latn-CS"/>
        </w:rPr>
        <w:t>.</w:t>
      </w:r>
      <w:r w:rsidRPr="00D144A0">
        <w:rPr>
          <w:noProof/>
          <w:lang w:val="sr-Latn-CS"/>
        </w:rPr>
        <w:t>godine</w:t>
      </w:r>
      <w:r w:rsidR="004A37F1" w:rsidRPr="00D144A0">
        <w:rPr>
          <w:noProof/>
          <w:lang w:val="sr-Latn-CS"/>
        </w:rPr>
        <w:t xml:space="preserve">, </w:t>
      </w:r>
      <w:r w:rsidRPr="00D144A0">
        <w:rPr>
          <w:noProof/>
          <w:lang w:val="sr-Latn-CS"/>
        </w:rPr>
        <w:t>razmatrala</w:t>
      </w:r>
      <w:r w:rsidR="004A37F1" w:rsidRPr="00D144A0">
        <w:rPr>
          <w:noProof/>
          <w:lang w:val="sr-Latn-CS"/>
        </w:rPr>
        <w:t xml:space="preserve"> </w:t>
      </w:r>
      <w:r w:rsidRPr="00D144A0">
        <w:rPr>
          <w:noProof/>
          <w:lang w:val="sr-Latn-CS"/>
        </w:rPr>
        <w:t>je</w:t>
      </w:r>
    </w:p>
    <w:p w:rsidR="00F0545F" w:rsidRPr="00D144A0" w:rsidRDefault="00F0545F" w:rsidP="00A75DAB">
      <w:pPr>
        <w:ind w:firstLine="708"/>
        <w:rPr>
          <w:noProof/>
          <w:szCs w:val="24"/>
          <w:lang w:val="sr-Latn-CS"/>
        </w:rPr>
      </w:pPr>
    </w:p>
    <w:p w:rsidR="00D67619" w:rsidRPr="00E94EA1" w:rsidRDefault="00D67619" w:rsidP="00D67619">
      <w:pPr>
        <w:rPr>
          <w:b/>
          <w:bCs/>
          <w:noProof/>
          <w:lang w:val="sr-Latn-CS"/>
        </w:rPr>
      </w:pPr>
      <w:r>
        <w:rPr>
          <w:noProof/>
          <w:lang w:val="sr-Latn-CS"/>
        </w:rPr>
        <w:t>NACRT</w:t>
      </w:r>
      <w:r w:rsidRPr="00E94EA1">
        <w:rPr>
          <w:noProof/>
          <w:lang w:val="sr-Latn-CS"/>
        </w:rPr>
        <w:t xml:space="preserve"> ZAKONA O IZMJENI I DOPUNI ZAKONA O PUTEVIMA BRČKO DISTRIKTA BIH</w:t>
      </w:r>
      <w:r w:rsidRPr="00E94EA1">
        <w:rPr>
          <w:b/>
          <w:bCs/>
          <w:noProof/>
          <w:lang w:val="sr-Latn-CS"/>
        </w:rPr>
        <w:t xml:space="preserve"> - prvo čitanje</w:t>
      </w:r>
      <w:r w:rsidRPr="00E94EA1">
        <w:rPr>
          <w:noProof/>
          <w:lang w:val="sr-Latn-CS"/>
        </w:rPr>
        <w:t xml:space="preserve"> (prijedlog grupe poslanika)</w:t>
      </w:r>
    </w:p>
    <w:p w:rsidR="00641730" w:rsidRDefault="00641730" w:rsidP="00477906">
      <w:pPr>
        <w:rPr>
          <w:szCs w:val="24"/>
        </w:rPr>
      </w:pPr>
    </w:p>
    <w:p w:rsidR="00D144A0" w:rsidRDefault="00D144A0" w:rsidP="00477906">
      <w:pPr>
        <w:rPr>
          <w:szCs w:val="24"/>
        </w:rPr>
      </w:pPr>
    </w:p>
    <w:p w:rsidR="00D144A0" w:rsidRPr="00D144A0" w:rsidRDefault="00D144A0" w:rsidP="00477906">
      <w:pPr>
        <w:rPr>
          <w:szCs w:val="24"/>
        </w:rPr>
      </w:pPr>
    </w:p>
    <w:p w:rsidR="00F77A50" w:rsidRPr="00D144A0" w:rsidRDefault="009F1E0E" w:rsidP="00F77A50">
      <w:pPr>
        <w:ind w:firstLine="708"/>
        <w:rPr>
          <w:noProof/>
          <w:szCs w:val="24"/>
          <w:lang w:val="sr-Latn-CS"/>
        </w:rPr>
      </w:pPr>
      <w:r w:rsidRPr="00D144A0">
        <w:rPr>
          <w:noProof/>
          <w:szCs w:val="24"/>
          <w:lang w:val="sr-Latn-CS"/>
        </w:rPr>
        <w:t>Nakon</w:t>
      </w:r>
      <w:r w:rsidR="00F77A50" w:rsidRPr="00D144A0">
        <w:rPr>
          <w:noProof/>
          <w:szCs w:val="24"/>
          <w:lang w:val="sr-Latn-CS"/>
        </w:rPr>
        <w:t xml:space="preserve"> </w:t>
      </w:r>
      <w:r w:rsidRPr="00D144A0">
        <w:rPr>
          <w:noProof/>
          <w:szCs w:val="24"/>
          <w:lang w:val="sr-Latn-CS"/>
        </w:rPr>
        <w:t>sprovedene</w:t>
      </w:r>
      <w:r w:rsidR="004F5277" w:rsidRPr="00D144A0">
        <w:rPr>
          <w:noProof/>
          <w:szCs w:val="24"/>
          <w:lang w:val="sr-Latn-CS"/>
        </w:rPr>
        <w:t xml:space="preserve"> </w:t>
      </w:r>
      <w:r w:rsidRPr="00D144A0">
        <w:rPr>
          <w:noProof/>
          <w:szCs w:val="24"/>
          <w:lang w:val="sr-Latn-CS"/>
        </w:rPr>
        <w:t>rasprave</w:t>
      </w:r>
      <w:r w:rsidR="004F5277" w:rsidRPr="00D144A0">
        <w:rPr>
          <w:noProof/>
          <w:szCs w:val="24"/>
          <w:lang w:val="sr-Latn-CS"/>
        </w:rPr>
        <w:t xml:space="preserve"> </w:t>
      </w:r>
      <w:r w:rsidRPr="00D144A0">
        <w:rPr>
          <w:noProof/>
          <w:szCs w:val="24"/>
          <w:lang w:val="sr-Latn-CS"/>
        </w:rPr>
        <w:t>Komisija</w:t>
      </w:r>
      <w:r w:rsidR="00F77A50" w:rsidRPr="00D144A0">
        <w:rPr>
          <w:noProof/>
          <w:szCs w:val="24"/>
          <w:lang w:val="sr-Latn-CS"/>
        </w:rPr>
        <w:t xml:space="preserve"> </w:t>
      </w:r>
      <w:r w:rsidRPr="00D144A0">
        <w:rPr>
          <w:noProof/>
          <w:szCs w:val="24"/>
          <w:lang w:val="sr-Latn-CS"/>
        </w:rPr>
        <w:t>je</w:t>
      </w:r>
      <w:r w:rsidR="00F77A50" w:rsidRPr="00D144A0">
        <w:rPr>
          <w:noProof/>
          <w:szCs w:val="24"/>
          <w:lang w:val="sr-Latn-CS"/>
        </w:rPr>
        <w:t xml:space="preserve"> </w:t>
      </w:r>
      <w:r w:rsidRPr="00D144A0">
        <w:rPr>
          <w:noProof/>
          <w:szCs w:val="24"/>
          <w:lang w:val="sr-Latn-CS"/>
        </w:rPr>
        <w:t>iznijela</w:t>
      </w:r>
      <w:r w:rsidR="00F77A50" w:rsidRPr="00D144A0">
        <w:rPr>
          <w:noProof/>
          <w:szCs w:val="24"/>
          <w:lang w:val="sr-Latn-CS"/>
        </w:rPr>
        <w:t xml:space="preserve"> </w:t>
      </w:r>
      <w:r w:rsidRPr="00D144A0">
        <w:rPr>
          <w:noProof/>
          <w:szCs w:val="24"/>
          <w:lang w:val="sr-Latn-CS"/>
        </w:rPr>
        <w:t>sljedeće</w:t>
      </w:r>
      <w:r w:rsidR="00F77A50" w:rsidRPr="00D144A0">
        <w:rPr>
          <w:noProof/>
          <w:szCs w:val="24"/>
          <w:lang w:val="sr-Latn-CS"/>
        </w:rPr>
        <w:t xml:space="preserve"> </w:t>
      </w:r>
    </w:p>
    <w:p w:rsidR="00641730" w:rsidRPr="00D144A0" w:rsidRDefault="00641730" w:rsidP="00890AFA">
      <w:pPr>
        <w:rPr>
          <w:b/>
          <w:noProof/>
          <w:szCs w:val="24"/>
          <w:lang w:val="sr-Latn-CS"/>
        </w:rPr>
      </w:pPr>
    </w:p>
    <w:p w:rsidR="00947A6E" w:rsidRPr="00D144A0" w:rsidRDefault="00947A6E">
      <w:pPr>
        <w:jc w:val="left"/>
        <w:rPr>
          <w:noProof/>
          <w:szCs w:val="24"/>
          <w:lang w:val="sr-Latn-CS"/>
        </w:rPr>
      </w:pPr>
    </w:p>
    <w:p w:rsidR="00C714FE" w:rsidRPr="00D144A0" w:rsidRDefault="00C714FE">
      <w:pPr>
        <w:jc w:val="left"/>
        <w:rPr>
          <w:noProof/>
          <w:szCs w:val="24"/>
          <w:lang w:val="sr-Latn-CS"/>
        </w:rPr>
      </w:pPr>
    </w:p>
    <w:p w:rsidR="00C714FE" w:rsidRPr="00D144A0" w:rsidRDefault="00C714FE">
      <w:pPr>
        <w:jc w:val="left"/>
        <w:rPr>
          <w:noProof/>
          <w:szCs w:val="24"/>
          <w:lang w:val="sr-Latn-CS"/>
        </w:rPr>
      </w:pPr>
    </w:p>
    <w:p w:rsidR="00DC3D48" w:rsidRPr="00D144A0" w:rsidRDefault="009F1E0E" w:rsidP="006829F2">
      <w:pPr>
        <w:jc w:val="center"/>
        <w:rPr>
          <w:b/>
          <w:noProof/>
          <w:szCs w:val="24"/>
          <w:lang w:val="sr-Latn-CS"/>
        </w:rPr>
      </w:pPr>
      <w:r w:rsidRPr="00D144A0">
        <w:rPr>
          <w:b/>
          <w:noProof/>
          <w:szCs w:val="24"/>
          <w:lang w:val="sr-Latn-CS"/>
        </w:rPr>
        <w:t>M</w:t>
      </w:r>
      <w:r w:rsidR="00F77A50" w:rsidRPr="00D144A0">
        <w:rPr>
          <w:b/>
          <w:noProof/>
          <w:szCs w:val="24"/>
          <w:lang w:val="sr-Latn-CS"/>
        </w:rPr>
        <w:t xml:space="preserve"> </w:t>
      </w:r>
      <w:r w:rsidRPr="00D144A0">
        <w:rPr>
          <w:b/>
          <w:noProof/>
          <w:szCs w:val="24"/>
          <w:lang w:val="sr-Latn-CS"/>
        </w:rPr>
        <w:t>I</w:t>
      </w:r>
      <w:r w:rsidR="00947A6E" w:rsidRPr="00D144A0">
        <w:rPr>
          <w:b/>
          <w:noProof/>
          <w:szCs w:val="24"/>
          <w:lang w:val="sr-Latn-CS"/>
        </w:rPr>
        <w:t xml:space="preserve"> </w:t>
      </w:r>
      <w:r w:rsidRPr="00D144A0">
        <w:rPr>
          <w:b/>
          <w:noProof/>
          <w:szCs w:val="24"/>
          <w:lang w:val="sr-Latn-CS"/>
        </w:rPr>
        <w:t>Š</w:t>
      </w:r>
      <w:r w:rsidR="00947A6E" w:rsidRPr="00D144A0">
        <w:rPr>
          <w:b/>
          <w:noProof/>
          <w:szCs w:val="24"/>
          <w:lang w:val="sr-Latn-CS"/>
        </w:rPr>
        <w:t xml:space="preserve"> </w:t>
      </w:r>
      <w:r w:rsidRPr="00D144A0">
        <w:rPr>
          <w:b/>
          <w:noProof/>
          <w:szCs w:val="24"/>
          <w:lang w:val="sr-Latn-CS"/>
        </w:rPr>
        <w:t>LJ</w:t>
      </w:r>
      <w:r w:rsidR="00947A6E" w:rsidRPr="00D144A0">
        <w:rPr>
          <w:b/>
          <w:noProof/>
          <w:szCs w:val="24"/>
          <w:lang w:val="sr-Latn-CS"/>
        </w:rPr>
        <w:t xml:space="preserve"> </w:t>
      </w:r>
      <w:r w:rsidRPr="00D144A0">
        <w:rPr>
          <w:b/>
          <w:noProof/>
          <w:szCs w:val="24"/>
          <w:lang w:val="sr-Latn-CS"/>
        </w:rPr>
        <w:t>E</w:t>
      </w:r>
      <w:r w:rsidR="00947A6E" w:rsidRPr="00D144A0">
        <w:rPr>
          <w:b/>
          <w:noProof/>
          <w:szCs w:val="24"/>
          <w:lang w:val="sr-Latn-CS"/>
        </w:rPr>
        <w:t xml:space="preserve"> </w:t>
      </w:r>
      <w:r w:rsidRPr="00D144A0">
        <w:rPr>
          <w:b/>
          <w:noProof/>
          <w:szCs w:val="24"/>
          <w:lang w:val="sr-Latn-CS"/>
        </w:rPr>
        <w:t>NJ</w:t>
      </w:r>
      <w:r w:rsidR="00947A6E" w:rsidRPr="00D144A0">
        <w:rPr>
          <w:b/>
          <w:noProof/>
          <w:szCs w:val="24"/>
          <w:lang w:val="sr-Latn-CS"/>
        </w:rPr>
        <w:t xml:space="preserve"> </w:t>
      </w:r>
      <w:r w:rsidRPr="00D144A0">
        <w:rPr>
          <w:b/>
          <w:noProof/>
          <w:szCs w:val="24"/>
          <w:lang w:val="sr-Latn-CS"/>
        </w:rPr>
        <w:t>E</w:t>
      </w:r>
    </w:p>
    <w:p w:rsidR="00641730" w:rsidRPr="00D144A0" w:rsidRDefault="00641730" w:rsidP="005D3F2C">
      <w:pPr>
        <w:rPr>
          <w:b/>
          <w:noProof/>
          <w:szCs w:val="24"/>
          <w:lang w:val="sr-Latn-CS"/>
        </w:rPr>
      </w:pPr>
    </w:p>
    <w:p w:rsidR="00641730" w:rsidRPr="00D144A0" w:rsidRDefault="00641730" w:rsidP="006829F2">
      <w:pPr>
        <w:jc w:val="center"/>
        <w:rPr>
          <w:b/>
          <w:noProof/>
          <w:szCs w:val="24"/>
          <w:lang w:val="sr-Latn-CS"/>
        </w:rPr>
      </w:pPr>
    </w:p>
    <w:p w:rsidR="00D67619" w:rsidRPr="00E94EA1" w:rsidRDefault="00D67619" w:rsidP="00D67619">
      <w:pPr>
        <w:rPr>
          <w:b/>
          <w:bCs/>
          <w:noProof/>
          <w:lang w:val="sr-Latn-CS"/>
        </w:rPr>
      </w:pPr>
      <w:r>
        <w:rPr>
          <w:noProof/>
          <w:lang w:val="sr-Latn-CS"/>
        </w:rPr>
        <w:t>NACRT</w:t>
      </w:r>
      <w:r w:rsidRPr="00E94EA1">
        <w:rPr>
          <w:noProof/>
          <w:lang w:val="sr-Latn-CS"/>
        </w:rPr>
        <w:t xml:space="preserve"> ZAKONA O IZMJENI I DOPUNI ZAKONA O PUTEVIMA BRČKO DISTRIKTA BIH</w:t>
      </w:r>
      <w:r w:rsidRPr="00E94EA1">
        <w:rPr>
          <w:b/>
          <w:bCs/>
          <w:noProof/>
          <w:lang w:val="sr-Latn-CS"/>
        </w:rPr>
        <w:t xml:space="preserve"> </w:t>
      </w:r>
      <w:bookmarkStart w:id="0" w:name="_GoBack"/>
      <w:bookmarkEnd w:id="0"/>
    </w:p>
    <w:p w:rsidR="00641730" w:rsidRPr="00D144A0" w:rsidRDefault="00D144A0" w:rsidP="00890AFA">
      <w:pPr>
        <w:rPr>
          <w:noProof/>
          <w:szCs w:val="24"/>
          <w:lang w:val="sr-Latn-CS"/>
        </w:rPr>
      </w:pPr>
      <w:r w:rsidRPr="00D144A0">
        <w:rPr>
          <w:noProof/>
          <w:szCs w:val="24"/>
          <w:lang w:val="sr-Latn-CS"/>
        </w:rPr>
        <w:t xml:space="preserve">JE </w:t>
      </w:r>
      <w:r w:rsidR="0051047C" w:rsidRPr="00D144A0">
        <w:rPr>
          <w:noProof/>
          <w:szCs w:val="24"/>
          <w:lang w:val="sr-Latn-CS"/>
        </w:rPr>
        <w:t>U SKLADU SA STATUTOM BRČKO DISTRIKTA BIH I ZAKONIMA BRČKO DISTRIKTA BIH.</w:t>
      </w:r>
    </w:p>
    <w:p w:rsidR="00C714FE" w:rsidRPr="00D144A0" w:rsidRDefault="00C714FE" w:rsidP="00890AFA">
      <w:pPr>
        <w:rPr>
          <w:noProof/>
          <w:szCs w:val="24"/>
          <w:lang w:val="sr-Latn-CS"/>
        </w:rPr>
      </w:pPr>
    </w:p>
    <w:p w:rsidR="00C714FE" w:rsidRDefault="00C714FE" w:rsidP="00890AFA">
      <w:pPr>
        <w:rPr>
          <w:noProof/>
          <w:szCs w:val="24"/>
          <w:lang w:val="sr-Latn-CS"/>
        </w:rPr>
      </w:pPr>
    </w:p>
    <w:p w:rsidR="00D144A0" w:rsidRDefault="00D144A0" w:rsidP="00890AFA">
      <w:pPr>
        <w:rPr>
          <w:noProof/>
          <w:szCs w:val="24"/>
          <w:lang w:val="sr-Latn-CS"/>
        </w:rPr>
      </w:pPr>
    </w:p>
    <w:p w:rsidR="00D144A0" w:rsidRPr="00D144A0" w:rsidRDefault="00D144A0" w:rsidP="00890AFA">
      <w:pPr>
        <w:rPr>
          <w:noProof/>
          <w:szCs w:val="24"/>
          <w:lang w:val="sr-Latn-CS"/>
        </w:rPr>
      </w:pPr>
    </w:p>
    <w:p w:rsidR="00C714FE" w:rsidRPr="00D144A0" w:rsidRDefault="00C714FE" w:rsidP="00890AFA">
      <w:pPr>
        <w:rPr>
          <w:noProof/>
          <w:szCs w:val="24"/>
          <w:lang w:val="sr-Latn-CS"/>
        </w:rPr>
      </w:pPr>
    </w:p>
    <w:p w:rsidR="00C714FE" w:rsidRPr="00D144A0" w:rsidRDefault="00C714FE" w:rsidP="00890AFA">
      <w:pPr>
        <w:rPr>
          <w:noProof/>
          <w:szCs w:val="24"/>
          <w:lang w:val="sr-Latn-CS"/>
        </w:rPr>
      </w:pPr>
    </w:p>
    <w:p w:rsidR="00947A6E" w:rsidRPr="00D144A0" w:rsidRDefault="002270A3" w:rsidP="002270A3">
      <w:pPr>
        <w:pStyle w:val="Naslov3"/>
        <w:jc w:val="center"/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</w:pPr>
      <w:r w:rsidRPr="00D144A0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                                                       </w:t>
      </w:r>
      <w:r w:rsidR="00106276" w:rsidRPr="00D144A0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                 </w:t>
      </w:r>
      <w:r w:rsidR="00EC39B4" w:rsidRPr="00D144A0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 </w:t>
      </w:r>
      <w:r w:rsidR="00D5190F" w:rsidRPr="00D144A0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 </w:t>
      </w:r>
      <w:r w:rsidR="00890AFA" w:rsidRPr="00D144A0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Pr="00D144A0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="000F3341" w:rsidRPr="00D144A0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Pr="00D144A0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="009F1E0E" w:rsidRPr="00D144A0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>PREDSJEDAVAJUĆI</w:t>
      </w:r>
      <w:r w:rsidR="00947A6E" w:rsidRPr="00D144A0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 xml:space="preserve"> </w:t>
      </w:r>
      <w:r w:rsidR="009F1E0E" w:rsidRPr="00D144A0">
        <w:rPr>
          <w:rFonts w:ascii="Times New Roman" w:hAnsi="Times New Roman" w:cs="Times New Roman"/>
          <w:bCs w:val="0"/>
          <w:noProof/>
          <w:sz w:val="24"/>
          <w:szCs w:val="24"/>
          <w:lang w:val="sr-Latn-CS"/>
        </w:rPr>
        <w:t>KOMISIJE</w:t>
      </w:r>
    </w:p>
    <w:p w:rsidR="00890AFA" w:rsidRPr="00D144A0" w:rsidRDefault="00FB236C" w:rsidP="00FB236C">
      <w:pPr>
        <w:jc w:val="center"/>
        <w:rPr>
          <w:b/>
          <w:noProof/>
          <w:szCs w:val="24"/>
          <w:lang w:val="sr-Latn-CS"/>
        </w:rPr>
      </w:pPr>
      <w:r w:rsidRPr="00D144A0">
        <w:rPr>
          <w:b/>
          <w:noProof/>
          <w:szCs w:val="24"/>
          <w:lang w:val="sr-Latn-CS"/>
        </w:rPr>
        <w:t xml:space="preserve">                                                                             </w:t>
      </w:r>
      <w:r w:rsidR="00106276" w:rsidRPr="00D144A0">
        <w:rPr>
          <w:b/>
          <w:noProof/>
          <w:szCs w:val="24"/>
          <w:lang w:val="sr-Latn-CS"/>
        </w:rPr>
        <w:t xml:space="preserve">                            </w:t>
      </w:r>
      <w:r w:rsidRPr="00D144A0">
        <w:rPr>
          <w:b/>
          <w:noProof/>
          <w:szCs w:val="24"/>
          <w:lang w:val="sr-Latn-CS"/>
        </w:rPr>
        <w:t xml:space="preserve">    </w:t>
      </w:r>
      <w:r w:rsidR="009F1E0E" w:rsidRPr="00D144A0">
        <w:rPr>
          <w:b/>
          <w:noProof/>
          <w:szCs w:val="24"/>
          <w:lang w:val="sr-Latn-CS"/>
        </w:rPr>
        <w:t>Ljubiša</w:t>
      </w:r>
      <w:r w:rsidR="00DC016F" w:rsidRPr="00D144A0">
        <w:rPr>
          <w:b/>
          <w:noProof/>
          <w:szCs w:val="24"/>
          <w:lang w:val="sr-Latn-CS"/>
        </w:rPr>
        <w:t xml:space="preserve"> </w:t>
      </w:r>
      <w:r w:rsidR="009F1E0E" w:rsidRPr="00D144A0">
        <w:rPr>
          <w:b/>
          <w:noProof/>
          <w:szCs w:val="24"/>
          <w:lang w:val="sr-Latn-CS"/>
        </w:rPr>
        <w:t>Lukić</w:t>
      </w:r>
      <w:r w:rsidR="00DC016F" w:rsidRPr="00D144A0">
        <w:rPr>
          <w:b/>
          <w:noProof/>
          <w:szCs w:val="24"/>
          <w:lang w:val="sr-Latn-CS"/>
        </w:rPr>
        <w:t xml:space="preserve">, </w:t>
      </w:r>
      <w:r w:rsidR="009F1E0E" w:rsidRPr="00D144A0">
        <w:rPr>
          <w:b/>
          <w:noProof/>
          <w:szCs w:val="24"/>
          <w:lang w:val="sr-Latn-CS"/>
        </w:rPr>
        <w:t>s</w:t>
      </w:r>
      <w:r w:rsidR="00F77A50" w:rsidRPr="00D144A0">
        <w:rPr>
          <w:b/>
          <w:noProof/>
          <w:szCs w:val="24"/>
          <w:lang w:val="sr-Latn-CS"/>
        </w:rPr>
        <w:t>.</w:t>
      </w:r>
      <w:r w:rsidR="009F1E0E" w:rsidRPr="00D144A0">
        <w:rPr>
          <w:b/>
          <w:noProof/>
          <w:szCs w:val="24"/>
          <w:lang w:val="sr-Latn-CS"/>
        </w:rPr>
        <w:t>r</w:t>
      </w:r>
      <w:r w:rsidR="00890AFA" w:rsidRPr="00D144A0">
        <w:rPr>
          <w:b/>
          <w:noProof/>
          <w:szCs w:val="24"/>
          <w:lang w:val="sr-Latn-CS"/>
        </w:rPr>
        <w:t>.</w:t>
      </w:r>
    </w:p>
    <w:sectPr w:rsidR="00890AFA" w:rsidRPr="00D144A0">
      <w:footerReference w:type="even" r:id="rId7"/>
      <w:headerReference w:type="first" r:id="rId8"/>
      <w:footerReference w:type="first" r:id="rId9"/>
      <w:pgSz w:w="11906" w:h="16838" w:code="9"/>
      <w:pgMar w:top="1134" w:right="907" w:bottom="1134" w:left="1310" w:header="567" w:footer="567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124D" w:rsidRDefault="00F5124D">
      <w:r>
        <w:separator/>
      </w:r>
    </w:p>
  </w:endnote>
  <w:endnote w:type="continuationSeparator" w:id="0">
    <w:p w:rsidR="00F5124D" w:rsidRDefault="00F51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Lucida Grande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191" w:rsidRDefault="00786191">
    <w:pPr>
      <w:pStyle w:val="Podnoje"/>
      <w:framePr w:wrap="around" w:vAnchor="text" w:hAnchor="margin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="00786191" w:rsidRDefault="00786191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6191" w:rsidRDefault="00786191">
    <w:pPr>
      <w:pStyle w:val="Podnoje"/>
      <w:jc w:val="both"/>
      <w:rPr>
        <w:szCs w:val="18"/>
        <w:lang w:val="hr-B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124D" w:rsidRDefault="00F5124D">
      <w:r>
        <w:separator/>
      </w:r>
    </w:p>
  </w:footnote>
  <w:footnote w:type="continuationSeparator" w:id="0">
    <w:p w:rsidR="00F5124D" w:rsidRDefault="00F51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ayout w:type="fixed"/>
      <w:tblLook w:val="0600" w:firstRow="0" w:lastRow="0" w:firstColumn="0" w:lastColumn="0" w:noHBand="1" w:noVBand="1"/>
    </w:tblPr>
    <w:tblGrid>
      <w:gridCol w:w="3969"/>
      <w:gridCol w:w="567"/>
      <w:gridCol w:w="993"/>
      <w:gridCol w:w="3933"/>
    </w:tblGrid>
    <w:tr w:rsidR="00786191">
      <w:trPr>
        <w:cantSplit/>
        <w:trHeight w:val="284"/>
      </w:trPr>
      <w:tc>
        <w:tcPr>
          <w:tcW w:w="3969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position w:val="14"/>
              <w:szCs w:val="24"/>
              <w:lang w:val="ru-RU"/>
            </w:rPr>
          </w:pPr>
          <w:r>
            <w:rPr>
              <w:rFonts w:ascii="Calibri" w:hAnsi="Calibri"/>
              <w:position w:val="14"/>
              <w:szCs w:val="24"/>
              <w:lang w:val="ru-RU"/>
            </w:rPr>
            <w:t>BO</w:t>
          </w:r>
          <w:r>
            <w:rPr>
              <w:rFonts w:ascii="Calibri" w:hAnsi="Calibri"/>
              <w:position w:val="14"/>
              <w:szCs w:val="24"/>
            </w:rPr>
            <w:t>S</w:t>
          </w:r>
          <w:r>
            <w:rPr>
              <w:rFonts w:ascii="Calibri" w:hAnsi="Calibri"/>
              <w:position w:val="14"/>
              <w:szCs w:val="24"/>
              <w:lang w:val="ru-RU"/>
            </w:rPr>
            <w:t>NA I HERCEGOVINA</w:t>
          </w:r>
        </w:p>
      </w:tc>
      <w:tc>
        <w:tcPr>
          <w:tcW w:w="1560" w:type="dxa"/>
          <w:gridSpan w:val="2"/>
          <w:vMerge w:val="restart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object w:dxaOrig="833" w:dyaOrig="943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46.5pt;height:50.25pt" o:ole="" o:borderbottomcolor="this" fillcolor="window">
                <v:imagedata r:id="rId1" o:title=""/>
              </v:shape>
              <o:OLEObject Type="Embed" ProgID="CorelDraw.Graphic.10" ShapeID="_x0000_i1025" DrawAspect="Content" ObjectID="_1747558939" r:id="rId2"/>
            </w:object>
          </w:r>
        </w:p>
      </w:tc>
      <w:tc>
        <w:tcPr>
          <w:tcW w:w="3933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БОСНА И ХЕРЦЕГОВИНА</w:t>
          </w:r>
        </w:p>
      </w:tc>
    </w:tr>
    <w:tr w:rsidR="00786191">
      <w:trPr>
        <w:cantSplit/>
      </w:trPr>
      <w:tc>
        <w:tcPr>
          <w:tcW w:w="3969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position w:val="14"/>
              <w:szCs w:val="24"/>
              <w:lang w:val="hr-BA"/>
            </w:rPr>
          </w:pPr>
          <w:r>
            <w:rPr>
              <w:rFonts w:ascii="Calibri" w:hAnsi="Calibri"/>
              <w:position w:val="14"/>
              <w:szCs w:val="24"/>
              <w:lang w:val="hr-BA"/>
            </w:rPr>
            <w:t>Brčko distrikt BiH</w:t>
          </w:r>
        </w:p>
      </w:tc>
      <w:tc>
        <w:tcPr>
          <w:tcW w:w="1560" w:type="dxa"/>
          <w:gridSpan w:val="2"/>
          <w:vMerge/>
        </w:tcPr>
        <w:p w:rsidR="00786191" w:rsidRDefault="00786191">
          <w:pPr>
            <w:pStyle w:val="Obinouvueno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szCs w:val="24"/>
              <w:lang w:val="ru-RU"/>
            </w:rPr>
          </w:pPr>
          <w:r>
            <w:rPr>
              <w:rFonts w:ascii="Calibri" w:hAnsi="Calibri"/>
              <w:szCs w:val="24"/>
              <w:lang w:val="ru-RU"/>
            </w:rPr>
            <w:t>Брчко дистрикт БиХ</w:t>
          </w:r>
        </w:p>
      </w:tc>
    </w:tr>
    <w:tr w:rsidR="00786191">
      <w:trPr>
        <w:cantSplit/>
        <w:trHeight w:val="470"/>
      </w:trPr>
      <w:tc>
        <w:tcPr>
          <w:tcW w:w="3969" w:type="dxa"/>
          <w:tcBorders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hr-BA"/>
            </w:rPr>
            <w:t>SKUPŠTINA</w:t>
          </w:r>
        </w:p>
        <w:p w:rsidR="00786191" w:rsidRDefault="00EF16A0">
          <w:pPr>
            <w:pStyle w:val="Obinouvueno"/>
            <w:ind w:left="0"/>
            <w:jc w:val="center"/>
            <w:rPr>
              <w:rFonts w:ascii="Calibri" w:hAnsi="Calibri"/>
              <w:b/>
              <w:bCs/>
              <w:i/>
              <w:iCs/>
              <w:position w:val="14"/>
              <w:szCs w:val="24"/>
            </w:rPr>
          </w:pP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>ZAKONODAVNO POVJERENSTVO</w:t>
          </w:r>
          <w:r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 xml:space="preserve"> ZAKONODAVNA </w:t>
          </w: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hr-BA"/>
            </w:rPr>
            <w:t>KOMISIJA</w:t>
          </w:r>
          <w:r w:rsidR="00786191">
            <w:rPr>
              <w:rFonts w:ascii="Calibri" w:hAnsi="Calibri"/>
              <w:b/>
              <w:bCs/>
              <w:i/>
              <w:iCs/>
              <w:position w:val="14"/>
              <w:szCs w:val="24"/>
              <w:lang w:val="ru-RU"/>
            </w:rPr>
            <w:t xml:space="preserve"> </w:t>
          </w:r>
        </w:p>
      </w:tc>
      <w:tc>
        <w:tcPr>
          <w:tcW w:w="1560" w:type="dxa"/>
          <w:gridSpan w:val="2"/>
          <w:vMerge/>
          <w:tcBorders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rPr>
              <w:rFonts w:ascii="Calibri" w:hAnsi="Calibri"/>
              <w:szCs w:val="24"/>
              <w:lang w:val="ru-RU"/>
            </w:rPr>
          </w:pPr>
        </w:p>
      </w:tc>
      <w:tc>
        <w:tcPr>
          <w:tcW w:w="3933" w:type="dxa"/>
          <w:tcBorders>
            <w:bottom w:val="single" w:sz="4" w:space="0" w:color="auto"/>
          </w:tcBorders>
        </w:tcPr>
        <w:p w:rsidR="00786191" w:rsidRDefault="00786191" w:rsidP="00EF16A0">
          <w:pPr>
            <w:pStyle w:val="Obinouvueno"/>
            <w:ind w:left="0"/>
            <w:jc w:val="center"/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</w:pPr>
          <w:r>
            <w:rPr>
              <w:rFonts w:ascii="Calibri" w:hAnsi="Calibri"/>
              <w:b/>
              <w:bCs/>
              <w:iCs/>
              <w:position w:val="14"/>
              <w:sz w:val="28"/>
              <w:szCs w:val="28"/>
              <w:lang w:val="sr-Cyrl-BA"/>
            </w:rPr>
            <w:t>СКУПШТИНА</w:t>
          </w:r>
        </w:p>
        <w:p w:rsidR="00786191" w:rsidRDefault="00EF16A0" w:rsidP="00EF16A0">
          <w:pPr>
            <w:pStyle w:val="Obinouvueno"/>
            <w:ind w:left="0"/>
            <w:jc w:val="center"/>
            <w:rPr>
              <w:rFonts w:ascii="Calibri" w:hAnsi="Calibri"/>
              <w:szCs w:val="24"/>
              <w:lang w:val="bs-Cyrl-BA"/>
            </w:rPr>
          </w:pPr>
          <w:r w:rsidRPr="00EF16A0">
            <w:rPr>
              <w:rFonts w:ascii="Calibri" w:hAnsi="Calibri"/>
              <w:b/>
              <w:bCs/>
              <w:iCs/>
              <w:position w:val="14"/>
              <w:sz w:val="20"/>
              <w:szCs w:val="24"/>
              <w:lang w:val="ru-RU"/>
            </w:rPr>
            <w:t>ЗАКОНОДАВНА КОМИСИЈА</w:t>
          </w:r>
        </w:p>
      </w:tc>
    </w:tr>
    <w:tr w:rsidR="00786191">
      <w:trPr>
        <w:trHeight w:val="210"/>
      </w:trPr>
      <w:tc>
        <w:tcPr>
          <w:tcW w:w="453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left"/>
            <w:rPr>
              <w:rFonts w:ascii="Calibri" w:hAnsi="Calibri"/>
              <w:sz w:val="16"/>
              <w:lang w:val="ru-RU"/>
            </w:rPr>
          </w:pPr>
          <w:r>
            <w:rPr>
              <w:rFonts w:ascii="Calibri" w:hAnsi="Calibri"/>
              <w:i/>
              <w:sz w:val="12"/>
            </w:rPr>
            <w:t>Mladena Maglova 2, 76100 Brčko distrikt BiH, telefon i faks: 049/215-516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</w:t>
          </w:r>
          <w:r>
            <w:rPr>
              <w:rFonts w:ascii="Calibri" w:hAnsi="Calibri"/>
              <w:i/>
              <w:sz w:val="12"/>
              <w:lang w:val="hr-BA"/>
            </w:rPr>
            <w:t xml:space="preserve">   </w:t>
          </w:r>
          <w:r>
            <w:rPr>
              <w:rFonts w:ascii="Calibri" w:hAnsi="Calibri"/>
              <w:i/>
              <w:sz w:val="12"/>
              <w:lang w:val="bs-Cyrl-BA"/>
            </w:rPr>
            <w:t xml:space="preserve">    </w:t>
          </w:r>
        </w:p>
      </w:tc>
      <w:tc>
        <w:tcPr>
          <w:tcW w:w="4926" w:type="dxa"/>
          <w:gridSpan w:val="2"/>
          <w:tcBorders>
            <w:top w:val="single" w:sz="4" w:space="0" w:color="auto"/>
            <w:bottom w:val="single" w:sz="4" w:space="0" w:color="auto"/>
          </w:tcBorders>
        </w:tcPr>
        <w:p w:rsidR="00786191" w:rsidRDefault="00786191">
          <w:pPr>
            <w:pStyle w:val="Obinouvueno"/>
            <w:ind w:left="0"/>
            <w:jc w:val="right"/>
            <w:rPr>
              <w:rFonts w:ascii="Calibri" w:hAnsi="Calibri"/>
              <w:b/>
              <w:bCs/>
              <w:i/>
              <w:iCs/>
              <w:position w:val="14"/>
              <w:sz w:val="12"/>
              <w:szCs w:val="12"/>
              <w:lang w:val="hr-BA"/>
            </w:rPr>
          </w:pPr>
          <w:r>
            <w:rPr>
              <w:rFonts w:ascii="Calibri" w:hAnsi="Calibri"/>
              <w:i/>
              <w:sz w:val="12"/>
              <w:szCs w:val="12"/>
              <w:lang w:val="bs-Cyrl-BA"/>
            </w:rPr>
            <w:t>Младена Маглова 2, 76100 Брчко дистрикт БиХ, тел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.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 xml:space="preserve"> и факс: 049/215-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5</w:t>
          </w:r>
          <w:r>
            <w:rPr>
              <w:rFonts w:ascii="Calibri" w:hAnsi="Calibri"/>
              <w:i/>
              <w:sz w:val="12"/>
              <w:szCs w:val="12"/>
              <w:lang w:val="bs-Cyrl-BA"/>
            </w:rPr>
            <w:t>1</w:t>
          </w:r>
          <w:r>
            <w:rPr>
              <w:rFonts w:ascii="Calibri" w:hAnsi="Calibri"/>
              <w:i/>
              <w:sz w:val="12"/>
              <w:szCs w:val="12"/>
              <w:lang w:val="hr-BA"/>
            </w:rPr>
            <w:t>6</w:t>
          </w:r>
        </w:p>
      </w:tc>
    </w:tr>
  </w:tbl>
  <w:p w:rsidR="00786191" w:rsidRDefault="00786191">
    <w:pPr>
      <w:pStyle w:val="Obinouvueno"/>
      <w:ind w:left="0"/>
      <w:rPr>
        <w:rFonts w:ascii="Calibri" w:hAnsi="Calibri"/>
        <w:i/>
        <w:sz w:val="14"/>
        <w:lang w:val="hr-BA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867415"/>
    <w:multiLevelType w:val="hybridMultilevel"/>
    <w:tmpl w:val="E2E61568"/>
    <w:lvl w:ilvl="0" w:tplc="AF6A02C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5872C1"/>
    <w:multiLevelType w:val="hybridMultilevel"/>
    <w:tmpl w:val="2A30FB6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126C636C"/>
    <w:multiLevelType w:val="hybridMultilevel"/>
    <w:tmpl w:val="B3BA6C58"/>
    <w:lvl w:ilvl="0" w:tplc="D5FCE07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2E740B"/>
    <w:multiLevelType w:val="hybridMultilevel"/>
    <w:tmpl w:val="33EE811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305" w:hanging="360"/>
      </w:pPr>
    </w:lvl>
    <w:lvl w:ilvl="2" w:tplc="041A001B" w:tentative="1">
      <w:start w:val="1"/>
      <w:numFmt w:val="lowerRoman"/>
      <w:lvlText w:val="%3."/>
      <w:lvlJc w:val="right"/>
      <w:pPr>
        <w:ind w:left="4025" w:hanging="180"/>
      </w:pPr>
    </w:lvl>
    <w:lvl w:ilvl="3" w:tplc="041A000F" w:tentative="1">
      <w:start w:val="1"/>
      <w:numFmt w:val="decimal"/>
      <w:lvlText w:val="%4."/>
      <w:lvlJc w:val="left"/>
      <w:pPr>
        <w:ind w:left="4745" w:hanging="360"/>
      </w:pPr>
    </w:lvl>
    <w:lvl w:ilvl="4" w:tplc="041A0019" w:tentative="1">
      <w:start w:val="1"/>
      <w:numFmt w:val="lowerLetter"/>
      <w:lvlText w:val="%5."/>
      <w:lvlJc w:val="left"/>
      <w:pPr>
        <w:ind w:left="5465" w:hanging="360"/>
      </w:pPr>
    </w:lvl>
    <w:lvl w:ilvl="5" w:tplc="041A001B" w:tentative="1">
      <w:start w:val="1"/>
      <w:numFmt w:val="lowerRoman"/>
      <w:lvlText w:val="%6."/>
      <w:lvlJc w:val="right"/>
      <w:pPr>
        <w:ind w:left="6185" w:hanging="180"/>
      </w:pPr>
    </w:lvl>
    <w:lvl w:ilvl="6" w:tplc="041A000F" w:tentative="1">
      <w:start w:val="1"/>
      <w:numFmt w:val="decimal"/>
      <w:lvlText w:val="%7."/>
      <w:lvlJc w:val="left"/>
      <w:pPr>
        <w:ind w:left="6905" w:hanging="360"/>
      </w:pPr>
    </w:lvl>
    <w:lvl w:ilvl="7" w:tplc="041A0019" w:tentative="1">
      <w:start w:val="1"/>
      <w:numFmt w:val="lowerLetter"/>
      <w:lvlText w:val="%8."/>
      <w:lvlJc w:val="left"/>
      <w:pPr>
        <w:ind w:left="7625" w:hanging="360"/>
      </w:pPr>
    </w:lvl>
    <w:lvl w:ilvl="8" w:tplc="041A001B" w:tentative="1">
      <w:start w:val="1"/>
      <w:numFmt w:val="lowerRoman"/>
      <w:lvlText w:val="%9."/>
      <w:lvlJc w:val="right"/>
      <w:pPr>
        <w:ind w:left="8345" w:hanging="180"/>
      </w:pPr>
    </w:lvl>
  </w:abstractNum>
  <w:abstractNum w:abstractNumId="4">
    <w:nsid w:val="20A80E0D"/>
    <w:multiLevelType w:val="hybridMultilevel"/>
    <w:tmpl w:val="8CB0DC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9C3D64"/>
    <w:multiLevelType w:val="hybridMultilevel"/>
    <w:tmpl w:val="A8623C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AA0660"/>
    <w:multiLevelType w:val="hybridMultilevel"/>
    <w:tmpl w:val="79564E38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  <w:b w:val="0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5023C6"/>
    <w:multiLevelType w:val="hybridMultilevel"/>
    <w:tmpl w:val="3BB60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A965F13"/>
    <w:multiLevelType w:val="hybridMultilevel"/>
    <w:tmpl w:val="2D30F5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FC167C1"/>
    <w:multiLevelType w:val="hybridMultilevel"/>
    <w:tmpl w:val="5B6A4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A443EF"/>
    <w:multiLevelType w:val="hybridMultilevel"/>
    <w:tmpl w:val="B6FEA1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72248D"/>
    <w:multiLevelType w:val="hybridMultilevel"/>
    <w:tmpl w:val="CA8CF948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566" w:hanging="360"/>
      </w:pPr>
    </w:lvl>
    <w:lvl w:ilvl="2" w:tplc="041A001B" w:tentative="1">
      <w:start w:val="1"/>
      <w:numFmt w:val="lowerRoman"/>
      <w:lvlText w:val="%3."/>
      <w:lvlJc w:val="right"/>
      <w:pPr>
        <w:ind w:left="4286" w:hanging="180"/>
      </w:pPr>
    </w:lvl>
    <w:lvl w:ilvl="3" w:tplc="041A000F" w:tentative="1">
      <w:start w:val="1"/>
      <w:numFmt w:val="decimal"/>
      <w:lvlText w:val="%4."/>
      <w:lvlJc w:val="left"/>
      <w:pPr>
        <w:ind w:left="5006" w:hanging="360"/>
      </w:pPr>
    </w:lvl>
    <w:lvl w:ilvl="4" w:tplc="041A0019" w:tentative="1">
      <w:start w:val="1"/>
      <w:numFmt w:val="lowerLetter"/>
      <w:lvlText w:val="%5."/>
      <w:lvlJc w:val="left"/>
      <w:pPr>
        <w:ind w:left="5726" w:hanging="360"/>
      </w:pPr>
    </w:lvl>
    <w:lvl w:ilvl="5" w:tplc="041A001B" w:tentative="1">
      <w:start w:val="1"/>
      <w:numFmt w:val="lowerRoman"/>
      <w:lvlText w:val="%6."/>
      <w:lvlJc w:val="right"/>
      <w:pPr>
        <w:ind w:left="6446" w:hanging="180"/>
      </w:pPr>
    </w:lvl>
    <w:lvl w:ilvl="6" w:tplc="041A000F" w:tentative="1">
      <w:start w:val="1"/>
      <w:numFmt w:val="decimal"/>
      <w:lvlText w:val="%7."/>
      <w:lvlJc w:val="left"/>
      <w:pPr>
        <w:ind w:left="7166" w:hanging="360"/>
      </w:pPr>
    </w:lvl>
    <w:lvl w:ilvl="7" w:tplc="041A0019" w:tentative="1">
      <w:start w:val="1"/>
      <w:numFmt w:val="lowerLetter"/>
      <w:lvlText w:val="%8."/>
      <w:lvlJc w:val="left"/>
      <w:pPr>
        <w:ind w:left="7886" w:hanging="360"/>
      </w:pPr>
    </w:lvl>
    <w:lvl w:ilvl="8" w:tplc="041A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2">
    <w:nsid w:val="5743730C"/>
    <w:multiLevelType w:val="hybridMultilevel"/>
    <w:tmpl w:val="AC5CED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6633847"/>
    <w:multiLevelType w:val="hybridMultilevel"/>
    <w:tmpl w:val="835012C2"/>
    <w:lvl w:ilvl="0" w:tplc="04090001">
      <w:start w:val="1"/>
      <w:numFmt w:val="bullet"/>
      <w:lvlText w:val=""/>
      <w:lvlJc w:val="left"/>
      <w:pPr>
        <w:ind w:left="2061" w:hanging="360"/>
      </w:pPr>
      <w:rPr>
        <w:rFonts w:ascii="Symbol" w:hAnsi="Symbol" w:hint="default"/>
        <w:b w:val="0"/>
        <w:bCs/>
      </w:rPr>
    </w:lvl>
    <w:lvl w:ilvl="1" w:tplc="041A0019" w:tentative="1">
      <w:start w:val="1"/>
      <w:numFmt w:val="lowerLetter"/>
      <w:lvlText w:val="%2."/>
      <w:lvlJc w:val="left"/>
      <w:pPr>
        <w:ind w:left="3566" w:hanging="360"/>
      </w:pPr>
    </w:lvl>
    <w:lvl w:ilvl="2" w:tplc="041A001B" w:tentative="1">
      <w:start w:val="1"/>
      <w:numFmt w:val="lowerRoman"/>
      <w:lvlText w:val="%3."/>
      <w:lvlJc w:val="right"/>
      <w:pPr>
        <w:ind w:left="4286" w:hanging="180"/>
      </w:pPr>
    </w:lvl>
    <w:lvl w:ilvl="3" w:tplc="041A000F" w:tentative="1">
      <w:start w:val="1"/>
      <w:numFmt w:val="decimal"/>
      <w:lvlText w:val="%4."/>
      <w:lvlJc w:val="left"/>
      <w:pPr>
        <w:ind w:left="5006" w:hanging="360"/>
      </w:pPr>
    </w:lvl>
    <w:lvl w:ilvl="4" w:tplc="041A0019" w:tentative="1">
      <w:start w:val="1"/>
      <w:numFmt w:val="lowerLetter"/>
      <w:lvlText w:val="%5."/>
      <w:lvlJc w:val="left"/>
      <w:pPr>
        <w:ind w:left="5726" w:hanging="360"/>
      </w:pPr>
    </w:lvl>
    <w:lvl w:ilvl="5" w:tplc="041A001B" w:tentative="1">
      <w:start w:val="1"/>
      <w:numFmt w:val="lowerRoman"/>
      <w:lvlText w:val="%6."/>
      <w:lvlJc w:val="right"/>
      <w:pPr>
        <w:ind w:left="6446" w:hanging="180"/>
      </w:pPr>
    </w:lvl>
    <w:lvl w:ilvl="6" w:tplc="041A000F" w:tentative="1">
      <w:start w:val="1"/>
      <w:numFmt w:val="decimal"/>
      <w:lvlText w:val="%7."/>
      <w:lvlJc w:val="left"/>
      <w:pPr>
        <w:ind w:left="7166" w:hanging="360"/>
      </w:pPr>
    </w:lvl>
    <w:lvl w:ilvl="7" w:tplc="041A0019" w:tentative="1">
      <w:start w:val="1"/>
      <w:numFmt w:val="lowerLetter"/>
      <w:lvlText w:val="%8."/>
      <w:lvlJc w:val="left"/>
      <w:pPr>
        <w:ind w:left="7886" w:hanging="360"/>
      </w:pPr>
    </w:lvl>
    <w:lvl w:ilvl="8" w:tplc="041A001B" w:tentative="1">
      <w:start w:val="1"/>
      <w:numFmt w:val="lowerRoman"/>
      <w:lvlText w:val="%9."/>
      <w:lvlJc w:val="right"/>
      <w:pPr>
        <w:ind w:left="8606" w:hanging="180"/>
      </w:pPr>
    </w:lvl>
  </w:abstractNum>
  <w:abstractNum w:abstractNumId="14">
    <w:nsid w:val="66884E77"/>
    <w:multiLevelType w:val="hybridMultilevel"/>
    <w:tmpl w:val="DB5E45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6F342C8"/>
    <w:multiLevelType w:val="hybridMultilevel"/>
    <w:tmpl w:val="7206EEFA"/>
    <w:lvl w:ilvl="0" w:tplc="9CB4532C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CE5335A"/>
    <w:multiLevelType w:val="hybridMultilevel"/>
    <w:tmpl w:val="8A3A4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4"/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2"/>
  </w:num>
  <w:num w:numId="7">
    <w:abstractNumId w:val="13"/>
  </w:num>
  <w:num w:numId="8">
    <w:abstractNumId w:val="10"/>
  </w:num>
  <w:num w:numId="9">
    <w:abstractNumId w:val="2"/>
  </w:num>
  <w:num w:numId="10">
    <w:abstractNumId w:val="9"/>
  </w:num>
  <w:num w:numId="11">
    <w:abstractNumId w:val="15"/>
  </w:num>
  <w:num w:numId="12">
    <w:abstractNumId w:val="5"/>
  </w:num>
  <w:num w:numId="13">
    <w:abstractNumId w:val="7"/>
  </w:num>
  <w:num w:numId="14">
    <w:abstractNumId w:val="0"/>
  </w:num>
  <w:num w:numId="15">
    <w:abstractNumId w:val="16"/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"/>
  </w:num>
  <w:num w:numId="19">
    <w:abstractNumId w:val="8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7A6E"/>
    <w:rsid w:val="00002E54"/>
    <w:rsid w:val="00004F2C"/>
    <w:rsid w:val="0002293B"/>
    <w:rsid w:val="0002409E"/>
    <w:rsid w:val="00030507"/>
    <w:rsid w:val="00030A70"/>
    <w:rsid w:val="00041383"/>
    <w:rsid w:val="0005028C"/>
    <w:rsid w:val="00076A34"/>
    <w:rsid w:val="0008497E"/>
    <w:rsid w:val="00084F8B"/>
    <w:rsid w:val="00096009"/>
    <w:rsid w:val="000A0AAB"/>
    <w:rsid w:val="000A1676"/>
    <w:rsid w:val="000A53F1"/>
    <w:rsid w:val="000E03CC"/>
    <w:rsid w:val="000F3341"/>
    <w:rsid w:val="00100404"/>
    <w:rsid w:val="00106276"/>
    <w:rsid w:val="00112194"/>
    <w:rsid w:val="0012474D"/>
    <w:rsid w:val="0013579C"/>
    <w:rsid w:val="00137B22"/>
    <w:rsid w:val="00140FA3"/>
    <w:rsid w:val="0014417B"/>
    <w:rsid w:val="00170F2D"/>
    <w:rsid w:val="001719E6"/>
    <w:rsid w:val="001735ED"/>
    <w:rsid w:val="00186779"/>
    <w:rsid w:val="001933FB"/>
    <w:rsid w:val="001934A5"/>
    <w:rsid w:val="001938C4"/>
    <w:rsid w:val="001B0785"/>
    <w:rsid w:val="001B1568"/>
    <w:rsid w:val="001D1325"/>
    <w:rsid w:val="001D1DF6"/>
    <w:rsid w:val="0020018F"/>
    <w:rsid w:val="00215B17"/>
    <w:rsid w:val="002216CE"/>
    <w:rsid w:val="00226C40"/>
    <w:rsid w:val="002270A3"/>
    <w:rsid w:val="002440AD"/>
    <w:rsid w:val="00246406"/>
    <w:rsid w:val="00246F1D"/>
    <w:rsid w:val="002630DD"/>
    <w:rsid w:val="00264130"/>
    <w:rsid w:val="0027232E"/>
    <w:rsid w:val="00273EC9"/>
    <w:rsid w:val="00286040"/>
    <w:rsid w:val="00286AEE"/>
    <w:rsid w:val="00287A82"/>
    <w:rsid w:val="002C5C3A"/>
    <w:rsid w:val="002D2276"/>
    <w:rsid w:val="002E0B2E"/>
    <w:rsid w:val="002F3E9A"/>
    <w:rsid w:val="002F7D76"/>
    <w:rsid w:val="00310DBC"/>
    <w:rsid w:val="00324827"/>
    <w:rsid w:val="0035237C"/>
    <w:rsid w:val="00360D60"/>
    <w:rsid w:val="003776D2"/>
    <w:rsid w:val="0038161F"/>
    <w:rsid w:val="00382B39"/>
    <w:rsid w:val="003932F1"/>
    <w:rsid w:val="0039579B"/>
    <w:rsid w:val="003B4F8F"/>
    <w:rsid w:val="003B5A28"/>
    <w:rsid w:val="003C564F"/>
    <w:rsid w:val="003C6A91"/>
    <w:rsid w:val="003E6916"/>
    <w:rsid w:val="00404BAB"/>
    <w:rsid w:val="004061C7"/>
    <w:rsid w:val="00431737"/>
    <w:rsid w:val="00431E22"/>
    <w:rsid w:val="004323E4"/>
    <w:rsid w:val="00435C84"/>
    <w:rsid w:val="0043782F"/>
    <w:rsid w:val="004441FD"/>
    <w:rsid w:val="00445897"/>
    <w:rsid w:val="0044716E"/>
    <w:rsid w:val="0044735E"/>
    <w:rsid w:val="0044792E"/>
    <w:rsid w:val="004625F5"/>
    <w:rsid w:val="0046675C"/>
    <w:rsid w:val="00477906"/>
    <w:rsid w:val="004805A3"/>
    <w:rsid w:val="00485FA8"/>
    <w:rsid w:val="00494C3D"/>
    <w:rsid w:val="004A2782"/>
    <w:rsid w:val="004A37F1"/>
    <w:rsid w:val="004B501F"/>
    <w:rsid w:val="004C0D59"/>
    <w:rsid w:val="004C1A3D"/>
    <w:rsid w:val="004D4273"/>
    <w:rsid w:val="004F097D"/>
    <w:rsid w:val="004F5277"/>
    <w:rsid w:val="00500556"/>
    <w:rsid w:val="0051047C"/>
    <w:rsid w:val="005131A1"/>
    <w:rsid w:val="00515290"/>
    <w:rsid w:val="005334B8"/>
    <w:rsid w:val="00534B6E"/>
    <w:rsid w:val="005351CD"/>
    <w:rsid w:val="00542397"/>
    <w:rsid w:val="005826F9"/>
    <w:rsid w:val="00591279"/>
    <w:rsid w:val="00593563"/>
    <w:rsid w:val="00594B6B"/>
    <w:rsid w:val="005A062D"/>
    <w:rsid w:val="005A1B8F"/>
    <w:rsid w:val="005A3F1E"/>
    <w:rsid w:val="005B1532"/>
    <w:rsid w:val="005C2737"/>
    <w:rsid w:val="005C549B"/>
    <w:rsid w:val="005C7595"/>
    <w:rsid w:val="005D3F2C"/>
    <w:rsid w:val="005E60A3"/>
    <w:rsid w:val="005F0CD2"/>
    <w:rsid w:val="005F4129"/>
    <w:rsid w:val="00603E2B"/>
    <w:rsid w:val="00614B05"/>
    <w:rsid w:val="006232CF"/>
    <w:rsid w:val="00625CE2"/>
    <w:rsid w:val="00633A17"/>
    <w:rsid w:val="0063489A"/>
    <w:rsid w:val="00641730"/>
    <w:rsid w:val="00641C61"/>
    <w:rsid w:val="006457DB"/>
    <w:rsid w:val="00645B0D"/>
    <w:rsid w:val="006541D3"/>
    <w:rsid w:val="006545D2"/>
    <w:rsid w:val="00654B34"/>
    <w:rsid w:val="00660C6E"/>
    <w:rsid w:val="006750CC"/>
    <w:rsid w:val="00676780"/>
    <w:rsid w:val="006829F2"/>
    <w:rsid w:val="00684192"/>
    <w:rsid w:val="00697A18"/>
    <w:rsid w:val="006A0591"/>
    <w:rsid w:val="006B1F9D"/>
    <w:rsid w:val="006B2709"/>
    <w:rsid w:val="006B67D5"/>
    <w:rsid w:val="006C3CF2"/>
    <w:rsid w:val="006C3D3C"/>
    <w:rsid w:val="006C7D23"/>
    <w:rsid w:val="006D6FDF"/>
    <w:rsid w:val="006E4A2B"/>
    <w:rsid w:val="006E7F09"/>
    <w:rsid w:val="006F03FE"/>
    <w:rsid w:val="00703AEF"/>
    <w:rsid w:val="00705EA8"/>
    <w:rsid w:val="007116B9"/>
    <w:rsid w:val="00715591"/>
    <w:rsid w:val="00744695"/>
    <w:rsid w:val="00746FA3"/>
    <w:rsid w:val="007503E7"/>
    <w:rsid w:val="007572A0"/>
    <w:rsid w:val="00766E47"/>
    <w:rsid w:val="00775E57"/>
    <w:rsid w:val="00786191"/>
    <w:rsid w:val="007928C8"/>
    <w:rsid w:val="00795A73"/>
    <w:rsid w:val="00796B6F"/>
    <w:rsid w:val="007B05A3"/>
    <w:rsid w:val="007B17DA"/>
    <w:rsid w:val="007C00B9"/>
    <w:rsid w:val="007D32AE"/>
    <w:rsid w:val="007D50AC"/>
    <w:rsid w:val="007D7ABE"/>
    <w:rsid w:val="007F062E"/>
    <w:rsid w:val="00825CA1"/>
    <w:rsid w:val="008335B2"/>
    <w:rsid w:val="008425FF"/>
    <w:rsid w:val="00844A09"/>
    <w:rsid w:val="00854CBC"/>
    <w:rsid w:val="008709CF"/>
    <w:rsid w:val="00871E19"/>
    <w:rsid w:val="0087578F"/>
    <w:rsid w:val="0088375B"/>
    <w:rsid w:val="00886E64"/>
    <w:rsid w:val="00890AFA"/>
    <w:rsid w:val="0089379D"/>
    <w:rsid w:val="00894B0C"/>
    <w:rsid w:val="008B6D11"/>
    <w:rsid w:val="008C35BB"/>
    <w:rsid w:val="008E5489"/>
    <w:rsid w:val="008E7455"/>
    <w:rsid w:val="008F4512"/>
    <w:rsid w:val="009002D2"/>
    <w:rsid w:val="00905259"/>
    <w:rsid w:val="00912CD8"/>
    <w:rsid w:val="009267C6"/>
    <w:rsid w:val="00926F40"/>
    <w:rsid w:val="0093355E"/>
    <w:rsid w:val="00946C98"/>
    <w:rsid w:val="00947A6E"/>
    <w:rsid w:val="00951899"/>
    <w:rsid w:val="00956388"/>
    <w:rsid w:val="009675C2"/>
    <w:rsid w:val="00975667"/>
    <w:rsid w:val="00976849"/>
    <w:rsid w:val="0099427B"/>
    <w:rsid w:val="009A2951"/>
    <w:rsid w:val="009A52C7"/>
    <w:rsid w:val="009A7608"/>
    <w:rsid w:val="009B0ADF"/>
    <w:rsid w:val="009C7794"/>
    <w:rsid w:val="009D3688"/>
    <w:rsid w:val="009D4887"/>
    <w:rsid w:val="009F1E0E"/>
    <w:rsid w:val="009F317B"/>
    <w:rsid w:val="00A1065B"/>
    <w:rsid w:val="00A15013"/>
    <w:rsid w:val="00A17168"/>
    <w:rsid w:val="00A23ED0"/>
    <w:rsid w:val="00A34F17"/>
    <w:rsid w:val="00A35FCF"/>
    <w:rsid w:val="00A45376"/>
    <w:rsid w:val="00A62F57"/>
    <w:rsid w:val="00A644A7"/>
    <w:rsid w:val="00A728C3"/>
    <w:rsid w:val="00A75DAB"/>
    <w:rsid w:val="00A90F7F"/>
    <w:rsid w:val="00AD3DB3"/>
    <w:rsid w:val="00AE69E9"/>
    <w:rsid w:val="00AF61AF"/>
    <w:rsid w:val="00AF7AE3"/>
    <w:rsid w:val="00B12252"/>
    <w:rsid w:val="00B20694"/>
    <w:rsid w:val="00B3095C"/>
    <w:rsid w:val="00B34193"/>
    <w:rsid w:val="00B4058B"/>
    <w:rsid w:val="00B60BB3"/>
    <w:rsid w:val="00B64B0A"/>
    <w:rsid w:val="00B717A8"/>
    <w:rsid w:val="00B74804"/>
    <w:rsid w:val="00B75E8D"/>
    <w:rsid w:val="00B90C7C"/>
    <w:rsid w:val="00B90D42"/>
    <w:rsid w:val="00B91A27"/>
    <w:rsid w:val="00BA02C8"/>
    <w:rsid w:val="00BA0CD2"/>
    <w:rsid w:val="00BA4617"/>
    <w:rsid w:val="00BC64BC"/>
    <w:rsid w:val="00BD0DB5"/>
    <w:rsid w:val="00BF6D7B"/>
    <w:rsid w:val="00C003BE"/>
    <w:rsid w:val="00C022B3"/>
    <w:rsid w:val="00C04612"/>
    <w:rsid w:val="00C076C7"/>
    <w:rsid w:val="00C3031C"/>
    <w:rsid w:val="00C520A6"/>
    <w:rsid w:val="00C53B60"/>
    <w:rsid w:val="00C558DA"/>
    <w:rsid w:val="00C61068"/>
    <w:rsid w:val="00C714FE"/>
    <w:rsid w:val="00C77533"/>
    <w:rsid w:val="00C871F8"/>
    <w:rsid w:val="00C94240"/>
    <w:rsid w:val="00CB121F"/>
    <w:rsid w:val="00CC3232"/>
    <w:rsid w:val="00CD7DFB"/>
    <w:rsid w:val="00CF7062"/>
    <w:rsid w:val="00D12A5D"/>
    <w:rsid w:val="00D144A0"/>
    <w:rsid w:val="00D2667A"/>
    <w:rsid w:val="00D26EC4"/>
    <w:rsid w:val="00D27A97"/>
    <w:rsid w:val="00D354BA"/>
    <w:rsid w:val="00D35E0B"/>
    <w:rsid w:val="00D45EAD"/>
    <w:rsid w:val="00D5190F"/>
    <w:rsid w:val="00D53D12"/>
    <w:rsid w:val="00D5734D"/>
    <w:rsid w:val="00D64A1F"/>
    <w:rsid w:val="00D67619"/>
    <w:rsid w:val="00D738C1"/>
    <w:rsid w:val="00D7456F"/>
    <w:rsid w:val="00D75646"/>
    <w:rsid w:val="00D7684C"/>
    <w:rsid w:val="00D8626E"/>
    <w:rsid w:val="00D91AE5"/>
    <w:rsid w:val="00D921DF"/>
    <w:rsid w:val="00D97671"/>
    <w:rsid w:val="00DA1C1B"/>
    <w:rsid w:val="00DA33C2"/>
    <w:rsid w:val="00DB2934"/>
    <w:rsid w:val="00DB74B6"/>
    <w:rsid w:val="00DC016F"/>
    <w:rsid w:val="00DC103C"/>
    <w:rsid w:val="00DC175A"/>
    <w:rsid w:val="00DC3D48"/>
    <w:rsid w:val="00DF2D0E"/>
    <w:rsid w:val="00DF3300"/>
    <w:rsid w:val="00E006BB"/>
    <w:rsid w:val="00E100BA"/>
    <w:rsid w:val="00E26576"/>
    <w:rsid w:val="00E32E7A"/>
    <w:rsid w:val="00E355A7"/>
    <w:rsid w:val="00E50BF6"/>
    <w:rsid w:val="00E521C7"/>
    <w:rsid w:val="00E61858"/>
    <w:rsid w:val="00EA1C4D"/>
    <w:rsid w:val="00EB0DCC"/>
    <w:rsid w:val="00EB67F9"/>
    <w:rsid w:val="00EC0B3C"/>
    <w:rsid w:val="00EC106A"/>
    <w:rsid w:val="00EC39B4"/>
    <w:rsid w:val="00EE2B0F"/>
    <w:rsid w:val="00EF16A0"/>
    <w:rsid w:val="00EF461E"/>
    <w:rsid w:val="00F0545F"/>
    <w:rsid w:val="00F14449"/>
    <w:rsid w:val="00F22806"/>
    <w:rsid w:val="00F2462B"/>
    <w:rsid w:val="00F306E7"/>
    <w:rsid w:val="00F37944"/>
    <w:rsid w:val="00F5124D"/>
    <w:rsid w:val="00F705AC"/>
    <w:rsid w:val="00F77A50"/>
    <w:rsid w:val="00F86A5D"/>
    <w:rsid w:val="00F92913"/>
    <w:rsid w:val="00FB236C"/>
    <w:rsid w:val="00FB5AFF"/>
    <w:rsid w:val="00FD3C5A"/>
    <w:rsid w:val="00FD5938"/>
    <w:rsid w:val="00FE47F3"/>
    <w:rsid w:val="00FF3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2701251-DB4D-4CCC-9EC4-6DA76C6A24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BA" w:eastAsia="hr-B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jc w:val="both"/>
    </w:pPr>
    <w:rPr>
      <w:sz w:val="24"/>
      <w:lang w:val="hr-HR" w:eastAsia="en-US"/>
    </w:rPr>
  </w:style>
  <w:style w:type="paragraph" w:styleId="Naslov3">
    <w:name w:val="heading 3"/>
    <w:basedOn w:val="Normal"/>
    <w:next w:val="Normal"/>
    <w:link w:val="Naslov3Char"/>
    <w:unhideWhenUsed/>
    <w:qFormat/>
    <w:rsid w:val="00947A6E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50055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ormal"/>
    <w:next w:val="Normal"/>
    <w:link w:val="Naslov5Char"/>
    <w:semiHidden/>
    <w:unhideWhenUsed/>
    <w:qFormat/>
    <w:rsid w:val="00947A6E"/>
    <w:pPr>
      <w:spacing w:before="240" w:after="60"/>
      <w:jc w:val="left"/>
      <w:outlineLvl w:val="4"/>
    </w:pPr>
    <w:rPr>
      <w:rFonts w:ascii="Calibri" w:hAnsi="Calibri"/>
      <w:b/>
      <w:bCs/>
      <w:i/>
      <w:iCs/>
      <w:sz w:val="26"/>
      <w:szCs w:val="26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Podnoje">
    <w:name w:val="footer"/>
    <w:basedOn w:val="Normal"/>
    <w:pPr>
      <w:keepLines/>
      <w:tabs>
        <w:tab w:val="center" w:pos="4320"/>
        <w:tab w:val="right" w:pos="8640"/>
      </w:tabs>
      <w:spacing w:before="600" w:line="240" w:lineRule="atLeast"/>
      <w:ind w:right="-240"/>
      <w:jc w:val="center"/>
    </w:pPr>
    <w:rPr>
      <w:rFonts w:ascii="Garamond" w:hAnsi="Garamond"/>
      <w:kern w:val="18"/>
      <w:sz w:val="22"/>
    </w:rPr>
  </w:style>
  <w:style w:type="paragraph" w:styleId="Obinouvueno">
    <w:name w:val="Normal Indent"/>
    <w:basedOn w:val="Normal"/>
    <w:pPr>
      <w:ind w:left="720"/>
    </w:pPr>
  </w:style>
  <w:style w:type="character" w:styleId="Brojstranice">
    <w:name w:val="page number"/>
  </w:style>
  <w:style w:type="paragraph" w:styleId="Zaglavlje">
    <w:name w:val="header"/>
    <w:basedOn w:val="Normal"/>
    <w:pPr>
      <w:tabs>
        <w:tab w:val="center" w:pos="4320"/>
        <w:tab w:val="right" w:pos="8640"/>
      </w:tabs>
    </w:pPr>
  </w:style>
  <w:style w:type="character" w:styleId="Hiperveza">
    <w:name w:val="Hyperlink"/>
    <w:basedOn w:val="Zadanifontodlomka"/>
    <w:rPr>
      <w:color w:val="0000FF"/>
      <w:u w:val="single"/>
    </w:rPr>
  </w:style>
  <w:style w:type="paragraph" w:customStyle="1" w:styleId="Tekstbalonia1">
    <w:name w:val="Tekst balončića1"/>
    <w:basedOn w:val="Normal"/>
    <w:semiHidden/>
    <w:rPr>
      <w:rFonts w:ascii="Lucida Grande" w:hAnsi="Lucida Grande"/>
      <w:sz w:val="18"/>
      <w:szCs w:val="18"/>
    </w:rPr>
  </w:style>
  <w:style w:type="paragraph" w:customStyle="1" w:styleId="CharCharCharCharCharChar">
    <w:name w:val="Char Char Char Char Char Char"/>
    <w:basedOn w:val="Normal"/>
    <w:pPr>
      <w:spacing w:after="160" w:line="240" w:lineRule="exact"/>
      <w:jc w:val="left"/>
    </w:pPr>
    <w:rPr>
      <w:rFonts w:ascii="Verdana" w:hAnsi="Verdana"/>
      <w:sz w:val="20"/>
    </w:rPr>
  </w:style>
  <w:style w:type="character" w:customStyle="1" w:styleId="Naslov5Char">
    <w:name w:val="Naslov 5 Char"/>
    <w:basedOn w:val="Zadanifontodlomka"/>
    <w:link w:val="Naslov5"/>
    <w:semiHidden/>
    <w:rsid w:val="00947A6E"/>
    <w:rPr>
      <w:rFonts w:ascii="Calibri" w:hAnsi="Calibri"/>
      <w:b/>
      <w:bCs/>
      <w:i/>
      <w:iCs/>
      <w:sz w:val="26"/>
      <w:szCs w:val="26"/>
      <w:lang w:val="hr-HR" w:eastAsia="hr-HR"/>
    </w:rPr>
  </w:style>
  <w:style w:type="character" w:customStyle="1" w:styleId="Naslov3Char">
    <w:name w:val="Naslov 3 Char"/>
    <w:basedOn w:val="Zadanifontodlomka"/>
    <w:link w:val="Naslov3"/>
    <w:rsid w:val="00947A6E"/>
    <w:rPr>
      <w:rFonts w:asciiTheme="majorHAnsi" w:eastAsiaTheme="majorEastAsia" w:hAnsiTheme="majorHAnsi" w:cstheme="majorBidi"/>
      <w:b/>
      <w:bCs/>
      <w:sz w:val="26"/>
      <w:szCs w:val="26"/>
      <w:lang w:val="hr-HR" w:eastAsia="en-US"/>
    </w:rPr>
  </w:style>
  <w:style w:type="paragraph" w:styleId="Odlomakpopisa">
    <w:name w:val="List Paragraph"/>
    <w:basedOn w:val="Normal"/>
    <w:uiPriority w:val="34"/>
    <w:qFormat/>
    <w:rsid w:val="00D8626E"/>
    <w:pPr>
      <w:ind w:left="708"/>
      <w:jc w:val="left"/>
    </w:pPr>
    <w:rPr>
      <w:noProof/>
      <w:sz w:val="20"/>
      <w:lang w:val="en-AU" w:eastAsia="hr-HR"/>
    </w:rPr>
  </w:style>
  <w:style w:type="character" w:customStyle="1" w:styleId="Naslov4Char">
    <w:name w:val="Naslov 4 Char"/>
    <w:basedOn w:val="Zadanifontodlomka"/>
    <w:link w:val="Naslov4"/>
    <w:rsid w:val="00500556"/>
    <w:rPr>
      <w:rFonts w:asciiTheme="majorHAnsi" w:eastAsiaTheme="majorEastAsia" w:hAnsiTheme="majorHAnsi" w:cstheme="majorBidi"/>
      <w:i/>
      <w:iCs/>
      <w:color w:val="365F91" w:themeColor="accent1" w:themeShade="BF"/>
      <w:sz w:val="24"/>
      <w:lang w:val="hr-HR" w:eastAsia="en-US"/>
    </w:rPr>
  </w:style>
  <w:style w:type="paragraph" w:styleId="Tekstbalonia">
    <w:name w:val="Balloon Text"/>
    <w:basedOn w:val="Normal"/>
    <w:link w:val="TekstbaloniaChar"/>
    <w:semiHidden/>
    <w:unhideWhenUsed/>
    <w:rsid w:val="00EA1C4D"/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semiHidden/>
    <w:rsid w:val="00EA1C4D"/>
    <w:rPr>
      <w:rFonts w:ascii="Segoe UI" w:hAnsi="Segoe UI" w:cs="Segoe UI"/>
      <w:sz w:val="18"/>
      <w:szCs w:val="18"/>
      <w:lang w:val="hr-HR" w:eastAsia="en-US"/>
    </w:rPr>
  </w:style>
  <w:style w:type="paragraph" w:styleId="Uvuenotijeloteksta">
    <w:name w:val="Body Text Indent"/>
    <w:basedOn w:val="Normal"/>
    <w:link w:val="UvuenotijelotekstaChar"/>
    <w:unhideWhenUsed/>
    <w:rsid w:val="00D144A0"/>
    <w:pPr>
      <w:ind w:firstLine="720"/>
      <w:jc w:val="left"/>
    </w:pPr>
    <w:rPr>
      <w:szCs w:val="24"/>
      <w:lang w:val="sr-Cyrl-CS"/>
    </w:rPr>
  </w:style>
  <w:style w:type="character" w:customStyle="1" w:styleId="UvuenotijelotekstaChar">
    <w:name w:val="Uvučeno tijelo teksta Char"/>
    <w:basedOn w:val="Zadanifontodlomka"/>
    <w:link w:val="Uvuenotijeloteksta"/>
    <w:rsid w:val="00D144A0"/>
    <w:rPr>
      <w:sz w:val="24"/>
      <w:szCs w:val="24"/>
      <w:lang w:val="sr-Cyrl-C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906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9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uments\TanjaS\Documents\STRU&#268;NA%20SLU&#381;BA-ODGOVORI%20PO%20DOPISI,A%20I%20ZAHTJEVIMA\memorandum%20zakonodavna%20komisija%2097.dot" TargetMode="Externa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memorandum zakonodavna komisija 97</Template>
  <TotalTime>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memorandum Stručna služba 97-2003</vt:lpstr>
      <vt:lpstr>memorandum Stručna služba 97-2003</vt:lpstr>
    </vt:vector>
  </TitlesOfParts>
  <Company>PARCO</Company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memorandum Stručna služba 97-2003</dc:title>
  <dc:creator>IvonaS</dc:creator>
  <cp:lastModifiedBy>Windows korisnik</cp:lastModifiedBy>
  <cp:revision>2</cp:revision>
  <cp:lastPrinted>2022-11-23T08:18:00Z</cp:lastPrinted>
  <dcterms:created xsi:type="dcterms:W3CDTF">2023-06-06T10:16:00Z</dcterms:created>
  <dcterms:modified xsi:type="dcterms:W3CDTF">2023-06-06T10:16:00Z</dcterms:modified>
</cp:coreProperties>
</file>